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2853E" w14:textId="77777777" w:rsidR="00212121" w:rsidRDefault="00212121" w:rsidP="002121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DEKEN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fl.1446)</w:t>
      </w:r>
    </w:p>
    <w:p w14:paraId="1C6E6268" w14:textId="77777777" w:rsidR="00212121" w:rsidRDefault="00212121" w:rsidP="002121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C2032D" w14:textId="77777777" w:rsidR="00212121" w:rsidRDefault="00212121" w:rsidP="002121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00B58F" w14:textId="77777777" w:rsidR="00212121" w:rsidRDefault="00212121" w:rsidP="002121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1446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Froyll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as the executors of Simon </w:t>
      </w:r>
      <w:proofErr w:type="spellStart"/>
      <w:r>
        <w:rPr>
          <w:rFonts w:ascii="Times New Roman" w:hAnsi="Times New Roman" w:cs="Times New Roman"/>
          <w:sz w:val="24"/>
          <w:szCs w:val="24"/>
        </w:rPr>
        <w:t>Redbourne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14:paraId="0541EB1F" w14:textId="77777777" w:rsidR="00212121" w:rsidRDefault="00212121" w:rsidP="002121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made a plaint of debt against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Waryn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CE5B244" w14:textId="77777777" w:rsidR="00212121" w:rsidRDefault="00212121" w:rsidP="002121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https://waalt.uh.edu/index.php/IDXCP40no740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2F4C8C6" w14:textId="77777777" w:rsidR="00212121" w:rsidRDefault="00212121" w:rsidP="002121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C72741" w14:textId="77777777" w:rsidR="00212121" w:rsidRDefault="00212121" w:rsidP="002121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399B7E" w14:textId="77777777" w:rsidR="00212121" w:rsidRDefault="00212121" w:rsidP="002121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October 2022</w:t>
      </w:r>
    </w:p>
    <w:p w14:paraId="1160863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BB129" w14:textId="77777777" w:rsidR="00212121" w:rsidRDefault="00212121" w:rsidP="009139A6">
      <w:r>
        <w:separator/>
      </w:r>
    </w:p>
  </w:endnote>
  <w:endnote w:type="continuationSeparator" w:id="0">
    <w:p w14:paraId="08F7DB7E" w14:textId="77777777" w:rsidR="00212121" w:rsidRDefault="0021212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9FDF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66F4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195C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95A00" w14:textId="77777777" w:rsidR="00212121" w:rsidRDefault="00212121" w:rsidP="009139A6">
      <w:r>
        <w:separator/>
      </w:r>
    </w:p>
  </w:footnote>
  <w:footnote w:type="continuationSeparator" w:id="0">
    <w:p w14:paraId="5F6DB017" w14:textId="77777777" w:rsidR="00212121" w:rsidRDefault="0021212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BA66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A74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702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121"/>
    <w:rsid w:val="000666E0"/>
    <w:rsid w:val="00212121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63660"/>
  <w15:chartTrackingRefBased/>
  <w15:docId w15:val="{9059CF71-B5A5-4C6E-8C5C-C52C7EB70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121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4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2022-10-12T12:43:00Z</dcterms:created>
  <dcterms:modified xsi:type="dcterms:W3CDTF">2022-10-12T12:44:00Z</dcterms:modified>
</cp:coreProperties>
</file>